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83" w:type="dxa"/>
        <w:tblInd w:w="93" w:type="dxa"/>
        <w:tblLook w:val="00A0"/>
      </w:tblPr>
      <w:tblGrid>
        <w:gridCol w:w="15183"/>
      </w:tblGrid>
      <w:tr w:rsidR="00E869B7" w:rsidRPr="00703E22" w:rsidTr="00AC5BE4">
        <w:trPr>
          <w:trHeight w:val="352"/>
        </w:trPr>
        <w:tc>
          <w:tcPr>
            <w:tcW w:w="15183" w:type="dxa"/>
            <w:noWrap/>
          </w:tcPr>
          <w:p w:rsidR="00E869B7" w:rsidRPr="00703E22" w:rsidRDefault="00E869B7" w:rsidP="00277DEF">
            <w:pPr>
              <w:tabs>
                <w:tab w:val="left" w:pos="9972"/>
              </w:tabs>
              <w:ind w:left="142" w:right="21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03E22">
              <w:rPr>
                <w:rFonts w:ascii="Times New Roman" w:hAnsi="Times New Roman"/>
                <w:sz w:val="18"/>
                <w:szCs w:val="18"/>
              </w:rPr>
              <w:t xml:space="preserve">                                                       Приложение </w:t>
            </w: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</w:tr>
      <w:tr w:rsidR="00E869B7" w:rsidRPr="00703E22" w:rsidTr="00AC5BE4">
        <w:trPr>
          <w:trHeight w:val="375"/>
        </w:trPr>
        <w:tc>
          <w:tcPr>
            <w:tcW w:w="15183" w:type="dxa"/>
            <w:noWrap/>
          </w:tcPr>
          <w:p w:rsidR="00E869B7" w:rsidRPr="00703E22" w:rsidRDefault="00E869B7" w:rsidP="00574944">
            <w:pPr>
              <w:ind w:left="142" w:right="21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03E22">
              <w:rPr>
                <w:rFonts w:ascii="Times New Roman" w:hAnsi="Times New Roman"/>
                <w:sz w:val="18"/>
                <w:szCs w:val="18"/>
              </w:rPr>
              <w:t>к решению Собрания депутатов</w:t>
            </w:r>
          </w:p>
        </w:tc>
      </w:tr>
      <w:tr w:rsidR="00E869B7" w:rsidRPr="00703E22" w:rsidTr="00AC5BE4">
        <w:trPr>
          <w:trHeight w:val="375"/>
        </w:trPr>
        <w:tc>
          <w:tcPr>
            <w:tcW w:w="15183" w:type="dxa"/>
            <w:noWrap/>
          </w:tcPr>
          <w:p w:rsidR="00E869B7" w:rsidRPr="00703E22" w:rsidRDefault="00E869B7" w:rsidP="00574944">
            <w:pPr>
              <w:ind w:left="142" w:right="21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03E22">
              <w:rPr>
                <w:rFonts w:ascii="Times New Roman" w:hAnsi="Times New Roman"/>
                <w:sz w:val="18"/>
                <w:szCs w:val="18"/>
              </w:rPr>
              <w:t xml:space="preserve">«О бюджете </w:t>
            </w:r>
            <w:r>
              <w:rPr>
                <w:rFonts w:ascii="Times New Roman" w:hAnsi="Times New Roman"/>
                <w:sz w:val="18"/>
                <w:szCs w:val="18"/>
              </w:rPr>
              <w:t>Гашунского</w:t>
            </w:r>
            <w:r w:rsidRPr="00703E22">
              <w:rPr>
                <w:rFonts w:ascii="Times New Roman" w:hAnsi="Times New Roman"/>
                <w:sz w:val="18"/>
                <w:szCs w:val="18"/>
              </w:rPr>
              <w:t xml:space="preserve"> сельского поселения </w:t>
            </w:r>
          </w:p>
          <w:p w:rsidR="00E869B7" w:rsidRPr="00703E22" w:rsidRDefault="00E869B7" w:rsidP="00574944">
            <w:pPr>
              <w:ind w:left="142" w:right="21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03E22">
              <w:rPr>
                <w:rFonts w:ascii="Times New Roman" w:hAnsi="Times New Roman"/>
                <w:sz w:val="18"/>
                <w:szCs w:val="18"/>
              </w:rPr>
              <w:t>Зимовниковского района на 20</w:t>
            </w:r>
            <w:r>
              <w:rPr>
                <w:rFonts w:ascii="Times New Roman" w:hAnsi="Times New Roman"/>
                <w:sz w:val="18"/>
                <w:szCs w:val="18"/>
              </w:rPr>
              <w:t>19</w:t>
            </w:r>
            <w:r w:rsidRPr="00703E22">
              <w:rPr>
                <w:rFonts w:ascii="Times New Roman" w:hAnsi="Times New Roman"/>
                <w:sz w:val="18"/>
                <w:szCs w:val="18"/>
              </w:rPr>
              <w:t xml:space="preserve"> год и </w:t>
            </w:r>
          </w:p>
          <w:p w:rsidR="00E869B7" w:rsidRPr="00415F62" w:rsidRDefault="00E869B7" w:rsidP="00CC7C6C">
            <w:pPr>
              <w:ind w:left="142" w:right="21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03E22">
              <w:rPr>
                <w:rFonts w:ascii="Times New Roman" w:hAnsi="Times New Roman"/>
                <w:sz w:val="18"/>
                <w:szCs w:val="18"/>
              </w:rPr>
              <w:t>на плановый период 20</w:t>
            </w:r>
            <w:r>
              <w:rPr>
                <w:rFonts w:ascii="Times New Roman" w:hAnsi="Times New Roman"/>
                <w:sz w:val="18"/>
                <w:szCs w:val="18"/>
              </w:rPr>
              <w:t>20</w:t>
            </w:r>
            <w:r w:rsidRPr="00703E22">
              <w:rPr>
                <w:rFonts w:ascii="Times New Roman" w:hAnsi="Times New Roman"/>
                <w:sz w:val="18"/>
                <w:szCs w:val="18"/>
              </w:rPr>
              <w:t xml:space="preserve"> и 202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Pr="00703E22">
              <w:rPr>
                <w:rFonts w:ascii="Times New Roman" w:hAnsi="Times New Roman"/>
                <w:sz w:val="18"/>
                <w:szCs w:val="18"/>
              </w:rPr>
              <w:t xml:space="preserve"> годов»</w:t>
            </w:r>
          </w:p>
        </w:tc>
      </w:tr>
    </w:tbl>
    <w:p w:rsidR="00E869B7" w:rsidRDefault="00E869B7"/>
    <w:p w:rsidR="00E869B7" w:rsidRPr="00415F62" w:rsidRDefault="00E869B7" w:rsidP="00AC5BE4">
      <w:pPr>
        <w:rPr>
          <w:rFonts w:ascii="Times New Roman" w:hAnsi="Times New Roman"/>
          <w:sz w:val="20"/>
          <w:szCs w:val="20"/>
        </w:rPr>
      </w:pPr>
      <w:r w:rsidRPr="00415F62">
        <w:rPr>
          <w:rFonts w:ascii="Times New Roman" w:hAnsi="Times New Roman"/>
          <w:sz w:val="20"/>
          <w:szCs w:val="20"/>
        </w:rPr>
        <w:t>Распределение расходов местного бюджета за счет субвенций областного бюджета для финансового обеспечения расходных обязательств, возникающих при выполнении государственных полномочий Российской Федерации, Ростовской области, переданных в установленном порядке, на 201</w:t>
      </w:r>
      <w:r>
        <w:rPr>
          <w:rFonts w:ascii="Times New Roman" w:hAnsi="Times New Roman"/>
          <w:sz w:val="20"/>
          <w:szCs w:val="20"/>
        </w:rPr>
        <w:t>9</w:t>
      </w:r>
      <w:r w:rsidRPr="00415F62">
        <w:rPr>
          <w:rFonts w:ascii="Times New Roman" w:hAnsi="Times New Roman"/>
          <w:sz w:val="20"/>
          <w:szCs w:val="20"/>
        </w:rPr>
        <w:t xml:space="preserve"> год и на плановый период 20</w:t>
      </w:r>
      <w:r>
        <w:rPr>
          <w:rFonts w:ascii="Times New Roman" w:hAnsi="Times New Roman"/>
          <w:sz w:val="20"/>
          <w:szCs w:val="20"/>
        </w:rPr>
        <w:t>20</w:t>
      </w:r>
      <w:r w:rsidRPr="00415F62">
        <w:rPr>
          <w:rFonts w:ascii="Times New Roman" w:hAnsi="Times New Roman"/>
          <w:sz w:val="20"/>
          <w:szCs w:val="20"/>
        </w:rPr>
        <w:t xml:space="preserve"> и 202</w:t>
      </w:r>
      <w:r>
        <w:rPr>
          <w:rFonts w:ascii="Times New Roman" w:hAnsi="Times New Roman"/>
          <w:sz w:val="20"/>
          <w:szCs w:val="20"/>
        </w:rPr>
        <w:t>1</w:t>
      </w:r>
      <w:r w:rsidRPr="00415F62">
        <w:rPr>
          <w:rFonts w:ascii="Times New Roman" w:hAnsi="Times New Roman"/>
          <w:sz w:val="20"/>
          <w:szCs w:val="20"/>
        </w:rPr>
        <w:t xml:space="preserve"> годов</w:t>
      </w:r>
    </w:p>
    <w:p w:rsidR="00E869B7" w:rsidRPr="00CE219D" w:rsidRDefault="00E869B7" w:rsidP="00CE219D">
      <w:pPr>
        <w:jc w:val="right"/>
        <w:rPr>
          <w:rFonts w:ascii="Times New Roman" w:hAnsi="Times New Roman"/>
          <w:sz w:val="24"/>
          <w:szCs w:val="24"/>
        </w:rPr>
      </w:pPr>
      <w:r w:rsidRPr="00CE219D">
        <w:rPr>
          <w:rFonts w:ascii="Times New Roman" w:hAnsi="Times New Roman"/>
          <w:sz w:val="24"/>
          <w:szCs w:val="24"/>
        </w:rPr>
        <w:t>тыс.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E219D">
        <w:rPr>
          <w:rFonts w:ascii="Times New Roman" w:hAnsi="Times New Roman"/>
          <w:sz w:val="24"/>
          <w:szCs w:val="24"/>
        </w:rPr>
        <w:t>рублей</w:t>
      </w:r>
    </w:p>
    <w:tbl>
      <w:tblPr>
        <w:tblW w:w="15321" w:type="dxa"/>
        <w:tblInd w:w="96" w:type="dxa"/>
        <w:tblLayout w:type="fixed"/>
        <w:tblLook w:val="00A0"/>
      </w:tblPr>
      <w:tblGrid>
        <w:gridCol w:w="594"/>
        <w:gridCol w:w="2679"/>
        <w:gridCol w:w="1559"/>
        <w:gridCol w:w="850"/>
        <w:gridCol w:w="850"/>
        <w:gridCol w:w="884"/>
        <w:gridCol w:w="2661"/>
        <w:gridCol w:w="850"/>
        <w:gridCol w:w="993"/>
        <w:gridCol w:w="911"/>
        <w:gridCol w:w="850"/>
        <w:gridCol w:w="790"/>
        <w:gridCol w:w="841"/>
        <w:gridCol w:w="9"/>
      </w:tblGrid>
      <w:tr w:rsidR="00E869B7" w:rsidRPr="00703E22" w:rsidTr="000B551B">
        <w:trPr>
          <w:gridAfter w:val="1"/>
          <w:wAfter w:w="9" w:type="dxa"/>
          <w:trHeight w:val="525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B7" w:rsidRPr="00415F62" w:rsidRDefault="00E869B7" w:rsidP="001456DB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2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B7" w:rsidRPr="00415F62" w:rsidRDefault="00E869B7" w:rsidP="001456DB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Наименование субвенций из областного бюджета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869B7" w:rsidRPr="00415F62" w:rsidRDefault="00E869B7" w:rsidP="001456DB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Классификация доходов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9B7" w:rsidRPr="00415F62" w:rsidRDefault="00E869B7" w:rsidP="001456DB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Pr="00415F62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869B7" w:rsidRPr="00415F62" w:rsidRDefault="00E869B7" w:rsidP="00CC7C6C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sz w:val="20"/>
                <w:szCs w:val="20"/>
              </w:rPr>
              <w:t>20</w:t>
            </w:r>
            <w:r w:rsidRPr="00415F62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B7" w:rsidRPr="00415F62" w:rsidRDefault="00E869B7" w:rsidP="00CC7C6C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415F62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2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B7" w:rsidRPr="00415F62" w:rsidRDefault="00E869B7" w:rsidP="001456DB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Наименование расходов, осуществляемых за счет субвенций из областного бюджета</w:t>
            </w:r>
          </w:p>
        </w:tc>
        <w:tc>
          <w:tcPr>
            <w:tcW w:w="27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869B7" w:rsidRPr="00415F62" w:rsidRDefault="00E869B7" w:rsidP="001456DB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Классификация расходов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9B7" w:rsidRPr="00415F62" w:rsidRDefault="00E869B7" w:rsidP="004B24E6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Pr="00415F62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869B7" w:rsidRPr="00415F62" w:rsidRDefault="00E869B7" w:rsidP="004B24E6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sz w:val="20"/>
                <w:szCs w:val="20"/>
              </w:rPr>
              <w:t>20</w:t>
            </w:r>
            <w:r w:rsidRPr="00415F62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B7" w:rsidRPr="00415F62" w:rsidRDefault="00E869B7" w:rsidP="00B44474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415F62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</w:tr>
      <w:tr w:rsidR="00E869B7" w:rsidRPr="00703E22" w:rsidTr="000B551B">
        <w:trPr>
          <w:gridAfter w:val="1"/>
          <w:wAfter w:w="9" w:type="dxa"/>
          <w:trHeight w:val="604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9B7" w:rsidRPr="00415F62" w:rsidRDefault="00E869B7" w:rsidP="001456D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9B7" w:rsidRPr="00415F62" w:rsidRDefault="00E869B7" w:rsidP="001456D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9B7" w:rsidRPr="00415F62" w:rsidRDefault="00E869B7" w:rsidP="001456D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B7" w:rsidRPr="00415F62" w:rsidRDefault="00E869B7" w:rsidP="001456D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9B7" w:rsidRPr="00415F62" w:rsidRDefault="00E869B7" w:rsidP="001456D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9B7" w:rsidRPr="00415F62" w:rsidRDefault="00E869B7" w:rsidP="001456D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9B7" w:rsidRPr="00415F62" w:rsidRDefault="00E869B7" w:rsidP="001456D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B7" w:rsidRPr="00415F62" w:rsidRDefault="00E869B7" w:rsidP="001456DB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Раздел подраздел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B7" w:rsidRPr="00415F62" w:rsidRDefault="00E869B7" w:rsidP="001456DB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Целевая статья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B7" w:rsidRPr="00415F62" w:rsidRDefault="00E869B7" w:rsidP="001456DB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Вид расходов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B7" w:rsidRPr="00415F62" w:rsidRDefault="00E869B7" w:rsidP="001456D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9B7" w:rsidRPr="00415F62" w:rsidRDefault="00E869B7" w:rsidP="001456D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9B7" w:rsidRPr="00415F62" w:rsidRDefault="00E869B7" w:rsidP="001456D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869B7" w:rsidRPr="00703E22" w:rsidTr="000B551B">
        <w:trPr>
          <w:gridAfter w:val="1"/>
          <w:wAfter w:w="9" w:type="dxa"/>
          <w:trHeight w:val="264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69B7" w:rsidRPr="00415F62" w:rsidRDefault="00E869B7" w:rsidP="001456DB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69B7" w:rsidRPr="00415F62" w:rsidRDefault="00E869B7" w:rsidP="001456DB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69B7" w:rsidRPr="00415F62" w:rsidRDefault="00E869B7" w:rsidP="001456DB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B7" w:rsidRPr="00415F62" w:rsidRDefault="00E869B7" w:rsidP="001456DB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69B7" w:rsidRPr="00415F62" w:rsidRDefault="00E869B7" w:rsidP="001456DB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69B7" w:rsidRPr="00415F62" w:rsidRDefault="00E869B7" w:rsidP="001456DB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69B7" w:rsidRPr="00415F62" w:rsidRDefault="00E869B7" w:rsidP="001456DB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69B7" w:rsidRPr="00415F62" w:rsidRDefault="00E869B7" w:rsidP="001456DB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69B7" w:rsidRPr="00415F62" w:rsidRDefault="00E869B7" w:rsidP="001456DB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69B7" w:rsidRPr="00415F62" w:rsidRDefault="00E869B7" w:rsidP="001456DB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B7" w:rsidRPr="00415F62" w:rsidRDefault="00E869B7" w:rsidP="001456D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69B7" w:rsidRPr="00415F62" w:rsidRDefault="00E869B7" w:rsidP="001456D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69B7" w:rsidRPr="00415F62" w:rsidRDefault="00E869B7" w:rsidP="001456D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869B7" w:rsidRPr="00703E22" w:rsidTr="000B551B">
        <w:trPr>
          <w:gridAfter w:val="1"/>
          <w:wAfter w:w="9" w:type="dxa"/>
          <w:trHeight w:val="274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69B7" w:rsidRPr="00415F62" w:rsidRDefault="00E869B7" w:rsidP="00B44474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69B7" w:rsidRPr="00415F62" w:rsidRDefault="00E869B7" w:rsidP="00B4447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color w:val="000000"/>
                <w:sz w:val="20"/>
                <w:szCs w:val="20"/>
              </w:rPr>
              <w:t>Субвенция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69B7" w:rsidRPr="00415F62" w:rsidRDefault="00E869B7" w:rsidP="00B44474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2 02 30024 10 0000 15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B7" w:rsidRPr="00415F62" w:rsidRDefault="00E869B7" w:rsidP="00B44474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0.2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69B7" w:rsidRPr="00415F62" w:rsidRDefault="00E869B7" w:rsidP="00B44474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0.2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69B7" w:rsidRPr="00415F62" w:rsidRDefault="00E869B7" w:rsidP="00B44474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0.2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B7" w:rsidRPr="00415F62" w:rsidRDefault="00E869B7" w:rsidP="00B44474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Определение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69B7" w:rsidRPr="00415F62" w:rsidRDefault="00E869B7" w:rsidP="00B44474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0104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69B7" w:rsidRPr="00415F62" w:rsidRDefault="00E869B7" w:rsidP="00B44474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99 9 00 72390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69B7" w:rsidRPr="00415F62" w:rsidRDefault="00E869B7" w:rsidP="00B44474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244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B7" w:rsidRPr="00415F62" w:rsidRDefault="00E869B7" w:rsidP="00B44474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0.2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69B7" w:rsidRPr="00415F62" w:rsidRDefault="00E869B7" w:rsidP="00B44474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0.2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69B7" w:rsidRPr="00415F62" w:rsidRDefault="00E869B7" w:rsidP="00B44474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0.2</w:t>
            </w:r>
          </w:p>
        </w:tc>
      </w:tr>
      <w:tr w:rsidR="00E869B7" w:rsidRPr="00703E22" w:rsidTr="000B551B">
        <w:trPr>
          <w:gridAfter w:val="1"/>
          <w:wAfter w:w="9" w:type="dxa"/>
          <w:trHeight w:val="945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69B7" w:rsidRPr="00415F62" w:rsidRDefault="00E869B7" w:rsidP="00B44474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B7" w:rsidRPr="00415F62" w:rsidRDefault="00E869B7" w:rsidP="00B4447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Субвенция на осуществление первичного воинского </w:t>
            </w:r>
          </w:p>
          <w:p w:rsidR="00E869B7" w:rsidRPr="00415F62" w:rsidRDefault="00E869B7" w:rsidP="00B4447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color w:val="000000"/>
                <w:sz w:val="20"/>
                <w:szCs w:val="20"/>
              </w:rPr>
              <w:t>учета на территориях, где отсутствуют военные комиссариаты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69B7" w:rsidRPr="00415F62" w:rsidRDefault="00E869B7" w:rsidP="00B44474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2 02 35118 10 0000 15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B7" w:rsidRPr="00415F62" w:rsidRDefault="00E869B7" w:rsidP="00B4447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76,5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69B7" w:rsidRPr="00415F62" w:rsidRDefault="00E869B7" w:rsidP="00B4447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79,3</w:t>
            </w:r>
          </w:p>
        </w:tc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69B7" w:rsidRPr="00415F62" w:rsidRDefault="00E869B7" w:rsidP="00B4447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B7" w:rsidRPr="00415F62" w:rsidRDefault="00E869B7" w:rsidP="00B44474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 xml:space="preserve">Осуществление первичного воинского учета на территориях, </w:t>
            </w:r>
          </w:p>
          <w:p w:rsidR="00E869B7" w:rsidRPr="00415F62" w:rsidRDefault="00E869B7" w:rsidP="00B44474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где отсутствуют военные комиссариаты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69B7" w:rsidRPr="00415F62" w:rsidRDefault="00E869B7" w:rsidP="00B44474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0203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E869B7" w:rsidRPr="00415F62" w:rsidRDefault="00E869B7" w:rsidP="00B44474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99 9 00 51180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69B7" w:rsidRPr="00415F62" w:rsidRDefault="00E869B7" w:rsidP="00B44474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121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B7" w:rsidRPr="00415F62" w:rsidRDefault="00E869B7" w:rsidP="00B4447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58,8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69B7" w:rsidRPr="00415F62" w:rsidRDefault="00E869B7" w:rsidP="00B4447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60,9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69B7" w:rsidRPr="00415F62" w:rsidRDefault="00E869B7" w:rsidP="00B4447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E869B7" w:rsidRPr="00703E22" w:rsidTr="000B551B">
        <w:trPr>
          <w:trHeight w:val="645"/>
        </w:trPr>
        <w:tc>
          <w:tcPr>
            <w:tcW w:w="5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869B7" w:rsidRPr="00415F62" w:rsidRDefault="00E869B7" w:rsidP="001456D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B7" w:rsidRPr="00415F62" w:rsidRDefault="00E869B7" w:rsidP="00B4447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B7" w:rsidRPr="00415F62" w:rsidRDefault="00E869B7" w:rsidP="00B4447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B7" w:rsidRPr="00415F62" w:rsidRDefault="00E869B7" w:rsidP="00B4447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B7" w:rsidRPr="00415F62" w:rsidRDefault="00E869B7" w:rsidP="00B4447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B7" w:rsidRPr="00415F62" w:rsidRDefault="00E869B7" w:rsidP="00B4447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B7" w:rsidRPr="00415F62" w:rsidRDefault="00E869B7" w:rsidP="00B4447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69B7" w:rsidRPr="00415F62" w:rsidRDefault="00E869B7" w:rsidP="00B44474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0203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69B7" w:rsidRPr="00415F62" w:rsidRDefault="00E869B7" w:rsidP="00B44474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99 9 00 51180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69B7" w:rsidRPr="00415F62" w:rsidRDefault="00E869B7" w:rsidP="00B44474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129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B7" w:rsidRPr="00415F62" w:rsidRDefault="00E869B7" w:rsidP="00B4447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17,7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69B7" w:rsidRPr="00415F62" w:rsidRDefault="00E869B7" w:rsidP="00B4447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18,4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69B7" w:rsidRPr="00415F62" w:rsidRDefault="00E869B7" w:rsidP="00B4447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E869B7" w:rsidRPr="00703E22" w:rsidTr="000B551B">
        <w:trPr>
          <w:trHeight w:val="36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69B7" w:rsidRPr="00415F62" w:rsidRDefault="00E869B7" w:rsidP="001456DB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6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E869B7" w:rsidRPr="00415F62" w:rsidRDefault="00E869B7" w:rsidP="001456DB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69B7" w:rsidRPr="00415F62" w:rsidRDefault="00E869B7" w:rsidP="001456DB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69B7" w:rsidRPr="00415F62" w:rsidRDefault="00E869B7" w:rsidP="00CE219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76,7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69B7" w:rsidRPr="00415F62" w:rsidRDefault="00E869B7" w:rsidP="001456D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79,5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69B7" w:rsidRPr="00415F62" w:rsidRDefault="00E869B7" w:rsidP="00CE219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0,2</w:t>
            </w:r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69B7" w:rsidRPr="00415F62" w:rsidRDefault="00E869B7" w:rsidP="001456DB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69B7" w:rsidRPr="00415F62" w:rsidRDefault="00E869B7" w:rsidP="001456DB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69B7" w:rsidRPr="00415F62" w:rsidRDefault="00E869B7" w:rsidP="001456DB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69B7" w:rsidRPr="00415F62" w:rsidRDefault="00E869B7" w:rsidP="001456DB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69B7" w:rsidRPr="00415F62" w:rsidRDefault="00E869B7" w:rsidP="00CE219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76,7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69B7" w:rsidRPr="00415F62" w:rsidRDefault="00E869B7" w:rsidP="001456D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79,5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69B7" w:rsidRPr="00415F62" w:rsidRDefault="00E869B7" w:rsidP="00CE219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0,2</w:t>
            </w:r>
          </w:p>
        </w:tc>
      </w:tr>
    </w:tbl>
    <w:p w:rsidR="00E869B7" w:rsidRDefault="00E869B7" w:rsidP="00AC5BE4">
      <w:pPr>
        <w:rPr>
          <w:rFonts w:ascii="Times New Roman" w:hAnsi="Times New Roman"/>
          <w:sz w:val="28"/>
          <w:szCs w:val="28"/>
        </w:rPr>
      </w:pPr>
    </w:p>
    <w:tbl>
      <w:tblPr>
        <w:tblW w:w="15118" w:type="dxa"/>
        <w:tblInd w:w="93" w:type="dxa"/>
        <w:tblLayout w:type="fixed"/>
        <w:tblLook w:val="00A0"/>
      </w:tblPr>
      <w:tblGrid>
        <w:gridCol w:w="489"/>
        <w:gridCol w:w="4346"/>
        <w:gridCol w:w="1368"/>
        <w:gridCol w:w="1325"/>
        <w:gridCol w:w="3237"/>
        <w:gridCol w:w="1016"/>
        <w:gridCol w:w="1131"/>
        <w:gridCol w:w="1064"/>
        <w:gridCol w:w="1142"/>
      </w:tblGrid>
      <w:tr w:rsidR="00E869B7" w:rsidRPr="00703E22" w:rsidTr="00334831">
        <w:trPr>
          <w:trHeight w:val="80"/>
        </w:trPr>
        <w:tc>
          <w:tcPr>
            <w:tcW w:w="489" w:type="dxa"/>
            <w:tcBorders>
              <w:top w:val="nil"/>
              <w:left w:val="nil"/>
              <w:bottom w:val="nil"/>
            </w:tcBorders>
            <w:noWrap/>
            <w:vAlign w:val="bottom"/>
          </w:tcPr>
          <w:p w:rsidR="00E869B7" w:rsidRPr="00703E22" w:rsidRDefault="00E869B7" w:rsidP="00334831">
            <w:pPr>
              <w:rPr>
                <w:rFonts w:ascii="Times New Roman" w:hAnsi="Times New Roman"/>
              </w:rPr>
            </w:pPr>
          </w:p>
        </w:tc>
        <w:tc>
          <w:tcPr>
            <w:tcW w:w="4346" w:type="dxa"/>
            <w:vAlign w:val="bottom"/>
          </w:tcPr>
          <w:p w:rsidR="00E869B7" w:rsidRPr="00703E22" w:rsidRDefault="00E869B7" w:rsidP="00334831">
            <w:pPr>
              <w:rPr>
                <w:rFonts w:ascii="Times New Roman" w:hAnsi="Times New Roman"/>
              </w:rPr>
            </w:pPr>
            <w:r w:rsidRPr="00703E22">
              <w:rPr>
                <w:rFonts w:ascii="Times New Roman" w:hAnsi="Times New Roman"/>
              </w:rPr>
              <w:t xml:space="preserve">Председатель Собрания депутатов  </w:t>
            </w:r>
          </w:p>
          <w:p w:rsidR="00E869B7" w:rsidRPr="00703E22" w:rsidRDefault="00E869B7" w:rsidP="00334831">
            <w:pPr>
              <w:rPr>
                <w:rFonts w:ascii="Times New Roman" w:hAnsi="Times New Roman"/>
              </w:rPr>
            </w:pPr>
            <w:r w:rsidRPr="00703E22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Г</w:t>
            </w:r>
            <w:r w:rsidRPr="00703E22">
              <w:rPr>
                <w:rFonts w:ascii="Times New Roman" w:hAnsi="Times New Roman"/>
              </w:rPr>
              <w:t xml:space="preserve">лава  </w:t>
            </w:r>
            <w:r>
              <w:rPr>
                <w:rFonts w:ascii="Times New Roman" w:hAnsi="Times New Roman"/>
              </w:rPr>
              <w:t>Гашунского</w:t>
            </w:r>
            <w:r w:rsidRPr="00703E22">
              <w:rPr>
                <w:rFonts w:ascii="Times New Roman" w:hAnsi="Times New Roman"/>
              </w:rPr>
              <w:t xml:space="preserve"> сельского поселения</w:t>
            </w:r>
          </w:p>
        </w:tc>
        <w:tc>
          <w:tcPr>
            <w:tcW w:w="1368" w:type="dxa"/>
            <w:noWrap/>
            <w:vAlign w:val="bottom"/>
          </w:tcPr>
          <w:p w:rsidR="00E869B7" w:rsidRPr="00703E22" w:rsidRDefault="00E869B7" w:rsidP="00334831">
            <w:pPr>
              <w:rPr>
                <w:rFonts w:ascii="Times New Roman" w:hAnsi="Times New Roman"/>
              </w:rPr>
            </w:pPr>
          </w:p>
        </w:tc>
        <w:tc>
          <w:tcPr>
            <w:tcW w:w="1325" w:type="dxa"/>
            <w:noWrap/>
            <w:vAlign w:val="bottom"/>
          </w:tcPr>
          <w:p w:rsidR="00E869B7" w:rsidRPr="00703E22" w:rsidRDefault="00E869B7" w:rsidP="00334831">
            <w:pPr>
              <w:rPr>
                <w:rFonts w:ascii="Times New Roman" w:hAnsi="Times New Roman"/>
              </w:rPr>
            </w:pPr>
          </w:p>
        </w:tc>
        <w:tc>
          <w:tcPr>
            <w:tcW w:w="3237" w:type="dxa"/>
            <w:noWrap/>
            <w:vAlign w:val="bottom"/>
          </w:tcPr>
          <w:p w:rsidR="00E869B7" w:rsidRPr="00703E22" w:rsidRDefault="00E869B7" w:rsidP="0033483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Л.В. Нечаева</w:t>
            </w:r>
          </w:p>
        </w:tc>
        <w:tc>
          <w:tcPr>
            <w:tcW w:w="1016" w:type="dxa"/>
            <w:tcBorders>
              <w:right w:val="nil"/>
            </w:tcBorders>
            <w:noWrap/>
            <w:vAlign w:val="bottom"/>
          </w:tcPr>
          <w:p w:rsidR="00E869B7" w:rsidRPr="00703E22" w:rsidRDefault="00E869B7" w:rsidP="00334831">
            <w:pPr>
              <w:rPr>
                <w:rFonts w:ascii="Times New Roman" w:hAnsi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69B7" w:rsidRPr="00703E22" w:rsidRDefault="00E869B7" w:rsidP="00334831">
            <w:pPr>
              <w:rPr>
                <w:rFonts w:ascii="Times New Roman" w:hAnsi="Times New Roma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69B7" w:rsidRPr="00703E22" w:rsidRDefault="00E869B7" w:rsidP="00334831">
            <w:pPr>
              <w:rPr>
                <w:rFonts w:ascii="Times New Roman" w:hAnsi="Times New Roman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69B7" w:rsidRPr="00703E22" w:rsidRDefault="00E869B7" w:rsidP="00334831">
            <w:pPr>
              <w:rPr>
                <w:rFonts w:ascii="Times New Roman" w:hAnsi="Times New Roman"/>
              </w:rPr>
            </w:pPr>
          </w:p>
        </w:tc>
      </w:tr>
    </w:tbl>
    <w:p w:rsidR="00E869B7" w:rsidRPr="00415F62" w:rsidRDefault="00E869B7" w:rsidP="00415F62">
      <w:pPr>
        <w:rPr>
          <w:rFonts w:ascii="Times New Roman" w:hAnsi="Times New Roman"/>
          <w:sz w:val="24"/>
          <w:szCs w:val="24"/>
        </w:rPr>
      </w:pPr>
    </w:p>
    <w:sectPr w:rsidR="00E869B7" w:rsidRPr="00415F62" w:rsidSect="00AC5BE4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5BE4"/>
    <w:rsid w:val="00034C28"/>
    <w:rsid w:val="000A6AD3"/>
    <w:rsid w:val="000B551B"/>
    <w:rsid w:val="000E5468"/>
    <w:rsid w:val="00122550"/>
    <w:rsid w:val="001456DB"/>
    <w:rsid w:val="00277DEF"/>
    <w:rsid w:val="002E2924"/>
    <w:rsid w:val="00310FA8"/>
    <w:rsid w:val="00313218"/>
    <w:rsid w:val="00334831"/>
    <w:rsid w:val="00367B11"/>
    <w:rsid w:val="003E4D4C"/>
    <w:rsid w:val="00415F62"/>
    <w:rsid w:val="004A119B"/>
    <w:rsid w:val="004B24E6"/>
    <w:rsid w:val="00541F6E"/>
    <w:rsid w:val="00574944"/>
    <w:rsid w:val="0059131B"/>
    <w:rsid w:val="00615615"/>
    <w:rsid w:val="006E1B61"/>
    <w:rsid w:val="00703E22"/>
    <w:rsid w:val="0079403D"/>
    <w:rsid w:val="00A502D1"/>
    <w:rsid w:val="00AC5BE4"/>
    <w:rsid w:val="00B44474"/>
    <w:rsid w:val="00BE358C"/>
    <w:rsid w:val="00CC76BE"/>
    <w:rsid w:val="00CC7C6C"/>
    <w:rsid w:val="00CE219D"/>
    <w:rsid w:val="00D00E17"/>
    <w:rsid w:val="00D06835"/>
    <w:rsid w:val="00E13E3F"/>
    <w:rsid w:val="00E869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403D"/>
    <w:pPr>
      <w:jc w:val="center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6585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5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284</Words>
  <Characters>1624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Приложение 9</dc:title>
  <dc:subject/>
  <dc:creator>user</dc:creator>
  <cp:keywords/>
  <dc:description/>
  <cp:lastModifiedBy>User</cp:lastModifiedBy>
  <cp:revision>2</cp:revision>
  <dcterms:created xsi:type="dcterms:W3CDTF">2018-11-15T05:31:00Z</dcterms:created>
  <dcterms:modified xsi:type="dcterms:W3CDTF">2018-11-15T05:31:00Z</dcterms:modified>
</cp:coreProperties>
</file>